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C47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Henry THRILKED</w:t>
      </w:r>
      <w:r>
        <w:rPr>
          <w:rFonts w:ascii="Times New Roman" w:hAnsi="Times New Roman" w:cs="Times New Roman"/>
          <w:sz w:val="24"/>
          <w:szCs w:val="24"/>
        </w:rPr>
        <w:t xml:space="preserve">      (fl.1432)</w:t>
      </w:r>
    </w:p>
    <w:p w:rsidR="002C4753" w:rsidRDefault="002C47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4753" w:rsidRDefault="002C47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4753" w:rsidRDefault="002C47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Appleby,</w:t>
      </w:r>
    </w:p>
    <w:p w:rsidR="002C4753" w:rsidRDefault="002C47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Westmoreland, into land of the late William Stapleton of Edenhall(q.v.).</w:t>
      </w:r>
    </w:p>
    <w:p w:rsidR="002C4753" w:rsidRDefault="002C47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24-85)</w:t>
      </w:r>
    </w:p>
    <w:p w:rsidR="002C4753" w:rsidRDefault="002C47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4753" w:rsidRDefault="002C47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4753" w:rsidRPr="002C4753" w:rsidRDefault="002C47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April 2016</w:t>
      </w:r>
      <w:bookmarkStart w:id="0" w:name="_GoBack"/>
      <w:bookmarkEnd w:id="0"/>
    </w:p>
    <w:sectPr w:rsidR="002C4753" w:rsidRPr="002C47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753" w:rsidRDefault="002C4753" w:rsidP="00E71FC3">
      <w:pPr>
        <w:spacing w:after="0" w:line="240" w:lineRule="auto"/>
      </w:pPr>
      <w:r>
        <w:separator/>
      </w:r>
    </w:p>
  </w:endnote>
  <w:endnote w:type="continuationSeparator" w:id="0">
    <w:p w:rsidR="002C4753" w:rsidRDefault="002C47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753" w:rsidRDefault="002C4753" w:rsidP="00E71FC3">
      <w:pPr>
        <w:spacing w:after="0" w:line="240" w:lineRule="auto"/>
      </w:pPr>
      <w:r>
        <w:separator/>
      </w:r>
    </w:p>
  </w:footnote>
  <w:footnote w:type="continuationSeparator" w:id="0">
    <w:p w:rsidR="002C4753" w:rsidRDefault="002C47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753"/>
    <w:rsid w:val="002C475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49F4D"/>
  <w15:chartTrackingRefBased/>
  <w15:docId w15:val="{40A75C64-F33E-451B-A077-E6B5BDA81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2016-04-28T20:28:00Z</dcterms:created>
  <dcterms:modified xsi:type="dcterms:W3CDTF">2016-04-28T20:36:00Z</dcterms:modified>
</cp:coreProperties>
</file>